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42" w:rsidRPr="000E460F" w:rsidRDefault="006C1A42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6C1A42" w:rsidRPr="00060290" w:rsidRDefault="006C1A42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C1A42" w:rsidRPr="00060290" w:rsidRDefault="006C1A42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C1A42" w:rsidRPr="000E460F" w:rsidRDefault="006C1A42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C1A42" w:rsidRDefault="006C1A42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C1A42" w:rsidRPr="00060290" w:rsidRDefault="006C1A42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C1A42" w:rsidRPr="000E460F" w:rsidRDefault="006C1A42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C1A42" w:rsidRPr="008A4E2E" w:rsidRDefault="006C1A42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8C07C8">
        <w:rPr>
          <w:rFonts w:ascii="Sylfaen" w:hAnsi="Sylfaen" w:cs="Sylfaen"/>
          <w:lang w:val="hy-AM"/>
        </w:rPr>
        <w:t xml:space="preserve">2014թ. </w:t>
      </w:r>
      <w:r w:rsidRPr="00D42C58">
        <w:rPr>
          <w:rFonts w:ascii="Sylfaen" w:hAnsi="Sylfaen" w:cs="Sylfaen"/>
          <w:lang w:val="hy-AM"/>
        </w:rPr>
        <w:t>շահագործման ապահովման համար գազաանալիզատորների տվիչների ձեռք բերում</w:t>
      </w:r>
      <w:r w:rsidRPr="008A4E2E">
        <w:rPr>
          <w:rFonts w:ascii="Sylfaen" w:hAnsi="Sylfaen" w:cs="Sylfaen"/>
          <w:lang w:val="hy-AM"/>
        </w:rPr>
        <w:t>:</w:t>
      </w:r>
    </w:p>
    <w:p w:rsidR="006C1A42" w:rsidRPr="000E460F" w:rsidRDefault="006C1A42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6C1A42" w:rsidRPr="000E460F" w:rsidRDefault="006C1A42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6C1A42" w:rsidRPr="000E460F" w:rsidRDefault="006C1A42" w:rsidP="00BD71E5">
      <w:pPr>
        <w:ind w:left="360" w:hanging="360"/>
        <w:rPr>
          <w:rFonts w:ascii="Sylfaen" w:hAnsi="Sylfaen" w:cs="Sylfaen"/>
          <w:lang w:val="hy-AM"/>
        </w:rPr>
      </w:pPr>
    </w:p>
    <w:p w:rsidR="006C1A42" w:rsidRPr="000E460F" w:rsidRDefault="006C1A42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D42C58">
        <w:rPr>
          <w:rFonts w:ascii="Sylfaen" w:hAnsi="Sylfaen" w:cs="Sylfaen"/>
          <w:lang w:val="hy-AM"/>
        </w:rPr>
        <w:t>S</w:t>
      </w:r>
      <w:r w:rsidRPr="009C70DC">
        <w:rPr>
          <w:rFonts w:ascii="Sylfaen" w:hAnsi="Sylfaen" w:cs="Sylfaen"/>
          <w:lang w:val="hy-AM"/>
        </w:rPr>
        <w:t>-0</w:t>
      </w:r>
      <w:r w:rsidRPr="00D42C58">
        <w:rPr>
          <w:rFonts w:ascii="Sylfaen" w:hAnsi="Sylfaen" w:cs="Sylfaen"/>
          <w:lang w:val="hy-AM"/>
        </w:rPr>
        <w:t>23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D42C58">
        <w:rPr>
          <w:rFonts w:ascii="Sylfaen" w:hAnsi="Sylfaen" w:cs="Sylfaen"/>
          <w:lang w:val="hy-AM"/>
        </w:rPr>
        <w:t>30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523FEC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6C1A42" w:rsidRPr="000E460F" w:rsidRDefault="006C1A42" w:rsidP="00BD71E5">
      <w:pPr>
        <w:ind w:left="360" w:hanging="360"/>
        <w:rPr>
          <w:rFonts w:ascii="Sylfaen" w:hAnsi="Sylfaen" w:cs="Sylfaen"/>
          <w:lang w:val="hy-AM"/>
        </w:rPr>
      </w:pPr>
    </w:p>
    <w:p w:rsidR="006C1A42" w:rsidRPr="000E460F" w:rsidRDefault="006C1A42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6C1A42" w:rsidRPr="008A4E2E" w:rsidRDefault="006C1A42" w:rsidP="008A4E2E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</w:t>
      </w:r>
      <w:r w:rsidRPr="00D42C58">
        <w:rPr>
          <w:rFonts w:ascii="Sylfaen" w:hAnsi="Sylfaen" w:cs="Sylfaen"/>
          <w:lang w:val="hy-AM"/>
        </w:rPr>
        <w:t>Ինդասթրիալ Քոմփոնենթս</w:t>
      </w:r>
      <w:r w:rsidRPr="008A4E2E">
        <w:rPr>
          <w:rFonts w:ascii="Sylfaen" w:hAnsi="Sylfaen" w:cs="Sylfaen"/>
          <w:lang w:val="hy-AM"/>
        </w:rPr>
        <w:t xml:space="preserve">» </w:t>
      </w:r>
      <w:r w:rsidRPr="00D42C58">
        <w:rPr>
          <w:rFonts w:ascii="Sylfaen" w:hAnsi="Sylfaen" w:cs="Sylfaen"/>
          <w:lang w:val="hy-AM"/>
        </w:rPr>
        <w:t>ՍՊԸ</w:t>
      </w:r>
      <w:r w:rsidRPr="008A4E2E">
        <w:rPr>
          <w:rFonts w:ascii="Sylfaen" w:hAnsi="Sylfaen" w:cs="Sylfaen"/>
          <w:lang w:val="hy-AM"/>
        </w:rPr>
        <w:t xml:space="preserve">, ՀՀ, </w:t>
      </w:r>
      <w:r w:rsidRPr="00D42C58">
        <w:rPr>
          <w:rFonts w:ascii="Sylfaen" w:hAnsi="Sylfaen" w:cs="Sylfaen"/>
          <w:lang w:val="hy-AM"/>
        </w:rPr>
        <w:t>0015</w:t>
      </w:r>
      <w:r w:rsidRPr="00D42A6A">
        <w:rPr>
          <w:rFonts w:ascii="Sylfaen" w:hAnsi="Sylfaen" w:cs="Sylfaen"/>
          <w:lang w:val="hy-AM"/>
        </w:rPr>
        <w:t xml:space="preserve">, </w:t>
      </w:r>
      <w:r w:rsidRPr="008A4E2E">
        <w:rPr>
          <w:rFonts w:ascii="Sylfaen" w:hAnsi="Sylfaen" w:cs="Sylfaen"/>
          <w:lang w:val="hy-AM"/>
        </w:rPr>
        <w:t xml:space="preserve">ք.Երեւան, </w:t>
      </w:r>
      <w:r w:rsidRPr="00D42C58">
        <w:rPr>
          <w:rFonts w:ascii="Sylfaen" w:hAnsi="Sylfaen" w:cs="Sylfaen"/>
          <w:lang w:val="hy-AM"/>
        </w:rPr>
        <w:t xml:space="preserve">Արգիշտի </w:t>
      </w:r>
      <w:r w:rsidRPr="008A4E2E">
        <w:rPr>
          <w:rFonts w:ascii="Sylfaen" w:hAnsi="Sylfaen" w:cs="Sylfaen"/>
          <w:lang w:val="hy-AM"/>
        </w:rPr>
        <w:t>փ., 1</w:t>
      </w:r>
      <w:r w:rsidRPr="00D42C58">
        <w:rPr>
          <w:rFonts w:ascii="Sylfaen" w:hAnsi="Sylfaen" w:cs="Sylfaen"/>
          <w:lang w:val="hy-AM"/>
        </w:rPr>
        <w:t>1</w:t>
      </w:r>
      <w:r w:rsidRPr="00D42A6A">
        <w:rPr>
          <w:rFonts w:ascii="Sylfaen" w:hAnsi="Sylfaen" w:cs="Sylfaen"/>
          <w:lang w:val="hy-AM"/>
        </w:rPr>
        <w:t>/</w:t>
      </w:r>
      <w:r w:rsidRPr="00D42C58">
        <w:rPr>
          <w:rFonts w:ascii="Sylfaen" w:hAnsi="Sylfaen" w:cs="Sylfaen"/>
          <w:lang w:val="hy-AM"/>
        </w:rPr>
        <w:t>4</w:t>
      </w:r>
      <w:r w:rsidRPr="00B4765E">
        <w:rPr>
          <w:rFonts w:ascii="Sylfaen" w:hAnsi="Sylfaen" w:cs="Sylfaen"/>
          <w:lang w:val="hy-AM"/>
        </w:rPr>
        <w:t xml:space="preserve"> </w:t>
      </w:r>
    </w:p>
    <w:p w:rsidR="006C1A42" w:rsidRPr="00AA5F19" w:rsidRDefault="006C1A42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6C1A42" w:rsidRPr="00915EDD" w:rsidRDefault="006C1A42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D42C58">
        <w:rPr>
          <w:rFonts w:ascii="Sylfaen" w:hAnsi="Sylfaen" w:cs="Sylfaen"/>
          <w:lang w:val="hy-AM"/>
        </w:rPr>
        <w:t>1,414,200</w:t>
      </w:r>
      <w:r w:rsidRPr="007366E8">
        <w:rPr>
          <w:rFonts w:ascii="Sylfaen" w:hAnsi="Sylfaen" w:cs="Sylfaen"/>
          <w:lang w:val="hy-AM"/>
        </w:rPr>
        <w:t>.00</w:t>
      </w:r>
      <w:r w:rsidRPr="008A4E2E">
        <w:rPr>
          <w:rFonts w:ascii="Sylfaen" w:hAnsi="Sylfaen" w:cs="Sylfaen"/>
          <w:lang w:val="hy-AM"/>
        </w:rPr>
        <w:t xml:space="preserve"> 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6C1A42" w:rsidRPr="000E460F" w:rsidRDefault="006C1A42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6C1A42" w:rsidRPr="000E460F" w:rsidRDefault="006C1A42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6C1A42" w:rsidRPr="000E460F" w:rsidRDefault="006C1A42" w:rsidP="00BD71E5">
      <w:pPr>
        <w:ind w:left="360" w:hanging="360"/>
        <w:rPr>
          <w:rFonts w:ascii="Sylfaen" w:hAnsi="Sylfaen" w:cs="Sylfaen"/>
          <w:lang w:val="hy-AM"/>
        </w:rPr>
      </w:pPr>
    </w:p>
    <w:p w:rsidR="006C1A42" w:rsidRPr="00060290" w:rsidRDefault="006C1A42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6C1A42" w:rsidRPr="000E460F" w:rsidRDefault="006C1A42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6C1A42" w:rsidRPr="000E460F" w:rsidRDefault="006C1A42" w:rsidP="00BD71E5">
      <w:pPr>
        <w:rPr>
          <w:rFonts w:ascii="Sylfaen" w:hAnsi="Sylfaen" w:cs="Sylfaen"/>
          <w:lang w:val="hy-AM"/>
        </w:rPr>
      </w:pPr>
    </w:p>
    <w:p w:rsidR="006C1A42" w:rsidRPr="000E460F" w:rsidRDefault="006C1A42" w:rsidP="00BD71E5">
      <w:pPr>
        <w:rPr>
          <w:rFonts w:ascii="Sylfaen" w:hAnsi="Sylfaen" w:cs="Sylfaen"/>
          <w:lang w:val="hy-AM"/>
        </w:rPr>
      </w:pPr>
    </w:p>
    <w:p w:rsidR="006C1A42" w:rsidRPr="000E460F" w:rsidRDefault="006C1A42" w:rsidP="00BD71E5">
      <w:pPr>
        <w:rPr>
          <w:rFonts w:ascii="Sylfaen" w:hAnsi="Sylfaen" w:cs="Sylfaen"/>
          <w:lang w:val="hy-AM"/>
        </w:rPr>
      </w:pPr>
    </w:p>
    <w:p w:rsidR="006C1A42" w:rsidRPr="00735029" w:rsidRDefault="006C1A42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6C1A42" w:rsidRPr="000E460F" w:rsidRDefault="006C1A42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6C1A42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65DA"/>
    <w:rsid w:val="000307B2"/>
    <w:rsid w:val="000373A4"/>
    <w:rsid w:val="00056918"/>
    <w:rsid w:val="00060290"/>
    <w:rsid w:val="000919DE"/>
    <w:rsid w:val="00097BBA"/>
    <w:rsid w:val="000A1A6E"/>
    <w:rsid w:val="000B3FAB"/>
    <w:rsid w:val="000E460F"/>
    <w:rsid w:val="000E49FF"/>
    <w:rsid w:val="000E5BCB"/>
    <w:rsid w:val="000E6BAD"/>
    <w:rsid w:val="00111E27"/>
    <w:rsid w:val="00115F36"/>
    <w:rsid w:val="0011726C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0C33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B7779"/>
    <w:rsid w:val="004C1C65"/>
    <w:rsid w:val="0050790B"/>
    <w:rsid w:val="00511CA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32C76"/>
    <w:rsid w:val="00661F8A"/>
    <w:rsid w:val="006708ED"/>
    <w:rsid w:val="006A44B2"/>
    <w:rsid w:val="006C1A4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5A64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2EBC"/>
    <w:rsid w:val="00BB7055"/>
    <w:rsid w:val="00BC2312"/>
    <w:rsid w:val="00BD71E5"/>
    <w:rsid w:val="00BE390A"/>
    <w:rsid w:val="00BE5848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42A6A"/>
    <w:rsid w:val="00D42C58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181</Words>
  <Characters>1032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3</cp:revision>
  <cp:lastPrinted>2014-02-18T10:12:00Z</cp:lastPrinted>
  <dcterms:created xsi:type="dcterms:W3CDTF">2014-07-29T12:53:00Z</dcterms:created>
  <dcterms:modified xsi:type="dcterms:W3CDTF">2014-07-29T12:57:00Z</dcterms:modified>
</cp:coreProperties>
</file>